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74429" w14:textId="77777777" w:rsidR="0096531F" w:rsidRDefault="0096531F" w:rsidP="009653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HERVY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94EBEF2" w14:textId="77777777" w:rsidR="0096531F" w:rsidRDefault="0096531F" w:rsidP="009653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Hoggeston</w:t>
      </w:r>
      <w:proofErr w:type="spellEnd"/>
      <w:r>
        <w:rPr>
          <w:rFonts w:ascii="Times New Roman" w:hAnsi="Times New Roman" w:cs="Times New Roman"/>
        </w:rPr>
        <w:t>, Buckinghamshire. Husbandman.</w:t>
      </w:r>
    </w:p>
    <w:p w14:paraId="5D003E6D" w14:textId="77777777" w:rsidR="0096531F" w:rsidRDefault="0096531F" w:rsidP="0096531F">
      <w:pPr>
        <w:rPr>
          <w:rFonts w:ascii="Times New Roman" w:hAnsi="Times New Roman" w:cs="Times New Roman"/>
        </w:rPr>
      </w:pPr>
    </w:p>
    <w:p w14:paraId="6D67C6D1" w14:textId="77777777" w:rsidR="0096531F" w:rsidRDefault="0096531F" w:rsidP="0096531F">
      <w:pPr>
        <w:rPr>
          <w:rFonts w:ascii="Times New Roman" w:hAnsi="Times New Roman" w:cs="Times New Roman"/>
        </w:rPr>
      </w:pPr>
    </w:p>
    <w:p w14:paraId="41433D5B" w14:textId="77777777" w:rsidR="0096531F" w:rsidRDefault="0096531F" w:rsidP="009653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Wroughton, esquire(q.v.), brought a plaint of debt against him,</w:t>
      </w:r>
    </w:p>
    <w:p w14:paraId="4B95A898" w14:textId="77777777" w:rsidR="0096531F" w:rsidRDefault="0096531F" w:rsidP="009653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Baker of </w:t>
      </w:r>
      <w:proofErr w:type="spellStart"/>
      <w:r>
        <w:rPr>
          <w:rFonts w:ascii="Times New Roman" w:hAnsi="Times New Roman" w:cs="Times New Roman"/>
        </w:rPr>
        <w:t>Mursley</w:t>
      </w:r>
      <w:proofErr w:type="spellEnd"/>
      <w:r>
        <w:rPr>
          <w:rFonts w:ascii="Times New Roman" w:hAnsi="Times New Roman" w:cs="Times New Roman"/>
        </w:rPr>
        <w:t xml:space="preserve">(q.v.) and Richard Carter of </w:t>
      </w:r>
      <w:proofErr w:type="spellStart"/>
      <w:r>
        <w:rPr>
          <w:rFonts w:ascii="Times New Roman" w:hAnsi="Times New Roman" w:cs="Times New Roman"/>
        </w:rPr>
        <w:t>Pitchcott</w:t>
      </w:r>
      <w:proofErr w:type="spellEnd"/>
      <w:r>
        <w:rPr>
          <w:rFonts w:ascii="Times New Roman" w:hAnsi="Times New Roman" w:cs="Times New Roman"/>
        </w:rPr>
        <w:t>(q.v.).</w:t>
      </w:r>
    </w:p>
    <w:p w14:paraId="4771B592" w14:textId="77777777" w:rsidR="0096531F" w:rsidRDefault="0096531F" w:rsidP="009653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70BB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04F8085" w14:textId="77777777" w:rsidR="0096531F" w:rsidRDefault="0096531F" w:rsidP="0096531F">
      <w:pPr>
        <w:rPr>
          <w:rFonts w:ascii="Times New Roman" w:hAnsi="Times New Roman" w:cs="Times New Roman"/>
        </w:rPr>
      </w:pPr>
    </w:p>
    <w:p w14:paraId="35027065" w14:textId="77777777" w:rsidR="0096531F" w:rsidRDefault="0096531F" w:rsidP="0096531F">
      <w:pPr>
        <w:rPr>
          <w:rFonts w:ascii="Times New Roman" w:hAnsi="Times New Roman" w:cs="Times New Roman"/>
        </w:rPr>
      </w:pPr>
    </w:p>
    <w:p w14:paraId="399E92C1" w14:textId="77777777" w:rsidR="0096531F" w:rsidRDefault="0096531F" w:rsidP="009653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May 2019</w:t>
      </w:r>
    </w:p>
    <w:p w14:paraId="0C24BD52" w14:textId="77777777" w:rsidR="006B2F86" w:rsidRPr="00E71FC3" w:rsidRDefault="009653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01329" w14:textId="77777777" w:rsidR="0096531F" w:rsidRDefault="0096531F" w:rsidP="00E71FC3">
      <w:r>
        <w:separator/>
      </w:r>
    </w:p>
  </w:endnote>
  <w:endnote w:type="continuationSeparator" w:id="0">
    <w:p w14:paraId="093A9DF5" w14:textId="77777777" w:rsidR="0096531F" w:rsidRDefault="0096531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255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FA716" w14:textId="77777777" w:rsidR="0096531F" w:rsidRDefault="0096531F" w:rsidP="00E71FC3">
      <w:r>
        <w:separator/>
      </w:r>
    </w:p>
  </w:footnote>
  <w:footnote w:type="continuationSeparator" w:id="0">
    <w:p w14:paraId="4D90D923" w14:textId="77777777" w:rsidR="0096531F" w:rsidRDefault="0096531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1F"/>
    <w:rsid w:val="001A7C09"/>
    <w:rsid w:val="00577BD5"/>
    <w:rsid w:val="00656CBA"/>
    <w:rsid w:val="006A1F77"/>
    <w:rsid w:val="00733BE7"/>
    <w:rsid w:val="0096531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0DF77"/>
  <w15:chartTrackingRefBased/>
  <w15:docId w15:val="{82282B76-2B57-4F3B-8B2C-8C225DFE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31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653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2019-05-19T19:58:00Z</dcterms:created>
  <dcterms:modified xsi:type="dcterms:W3CDTF">2019-05-19T19:58:00Z</dcterms:modified>
</cp:coreProperties>
</file>